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911EF" w14:textId="77777777" w:rsidR="00C03ABA" w:rsidRDefault="00C03ABA" w:rsidP="00C03A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Master John BURTON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4781B8DE" w14:textId="77777777" w:rsidR="00C03ABA" w:rsidRDefault="00C03ABA" w:rsidP="00C03A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Incumbent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Nottingham. Priest.</w:t>
      </w:r>
    </w:p>
    <w:p w14:paraId="569DFB95" w14:textId="77777777" w:rsidR="00C03ABA" w:rsidRDefault="00C03ABA" w:rsidP="00C03A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C9624B" w14:textId="77777777" w:rsidR="00C03ABA" w:rsidRDefault="00C03ABA" w:rsidP="00C03A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C7E96" w14:textId="77777777" w:rsidR="00C03ABA" w:rsidRDefault="00C03ABA" w:rsidP="00C03A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became the incumbent.</w:t>
      </w:r>
    </w:p>
    <w:p w14:paraId="552101D4" w14:textId="77777777" w:rsidR="00C03ABA" w:rsidRDefault="00C03ABA" w:rsidP="00C03A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650AB">
          <w:rPr>
            <w:rStyle w:val="Hyperlink"/>
            <w:rFonts w:ascii="Times New Roman" w:hAnsi="Times New Roman" w:cs="Times New Roman"/>
            <w:sz w:val="24"/>
            <w:szCs w:val="24"/>
          </w:rPr>
          <w:t>https://southwellchurches.nottingham.ac.uk/nottingham-st-peter/hincumb.php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E500AD6" w14:textId="77777777" w:rsidR="00C03ABA" w:rsidRDefault="00C03ABA" w:rsidP="00C03A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BCB85E" w14:textId="77777777" w:rsidR="00C03ABA" w:rsidRDefault="00C03ABA" w:rsidP="00C03A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F9B51B" w14:textId="77777777" w:rsidR="00C03ABA" w:rsidRDefault="00C03ABA" w:rsidP="00C03A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2021</w:t>
      </w:r>
    </w:p>
    <w:p w14:paraId="1D6E4E8F" w14:textId="573A6A41" w:rsidR="00BA00AB" w:rsidRPr="00EB3209" w:rsidRDefault="00C03AB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2EB7D" w14:textId="77777777" w:rsidR="00C03ABA" w:rsidRDefault="00C03ABA" w:rsidP="009139A6">
      <w:r>
        <w:separator/>
      </w:r>
    </w:p>
  </w:endnote>
  <w:endnote w:type="continuationSeparator" w:id="0">
    <w:p w14:paraId="634940A6" w14:textId="77777777" w:rsidR="00C03ABA" w:rsidRDefault="00C03A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5C5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C19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9D8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8866A" w14:textId="77777777" w:rsidR="00C03ABA" w:rsidRDefault="00C03ABA" w:rsidP="009139A6">
      <w:r>
        <w:separator/>
      </w:r>
    </w:p>
  </w:footnote>
  <w:footnote w:type="continuationSeparator" w:id="0">
    <w:p w14:paraId="18BB8497" w14:textId="77777777" w:rsidR="00C03ABA" w:rsidRDefault="00C03A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6AF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489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7DD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ABA"/>
    <w:rsid w:val="000666E0"/>
    <w:rsid w:val="002510B7"/>
    <w:rsid w:val="005C130B"/>
    <w:rsid w:val="00826F5C"/>
    <w:rsid w:val="009139A6"/>
    <w:rsid w:val="009448BB"/>
    <w:rsid w:val="00A3176C"/>
    <w:rsid w:val="00BA00AB"/>
    <w:rsid w:val="00C03AB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68363"/>
  <w15:chartTrackingRefBased/>
  <w15:docId w15:val="{A65FE3C5-F8E1-4CE7-89CB-4EAF03D7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3A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uthwellchurches.nottingham.ac.uk/nottingham-st-peter/hincumb.ph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2021-03-12T21:12:00Z</dcterms:created>
  <dcterms:modified xsi:type="dcterms:W3CDTF">2021-03-12T21:15:00Z</dcterms:modified>
</cp:coreProperties>
</file>